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DDA8" w14:textId="6619778A" w:rsidR="0061372D" w:rsidRDefault="00933E3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R5-23</w:t>
      </w:r>
      <w:r w:rsidR="00FB1643">
        <w:rPr>
          <w:rFonts w:eastAsia="宋体" w:cs="Arial" w:hint="eastAsia"/>
          <w:b/>
          <w:sz w:val="24"/>
          <w:lang w:val="en-US" w:eastAsia="zh-CN"/>
        </w:rPr>
        <w:t>1</w:t>
      </w:r>
      <w:r w:rsidR="00E211E5">
        <w:rPr>
          <w:rFonts w:eastAsia="宋体" w:cs="Arial"/>
          <w:b/>
          <w:sz w:val="24"/>
          <w:lang w:val="en-US" w:eastAsia="zh-CN"/>
        </w:rPr>
        <w:t>869</w:t>
      </w:r>
    </w:p>
    <w:p w14:paraId="77764753" w14:textId="77777777" w:rsidR="0061372D" w:rsidRDefault="00933E38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0F9B3E6E" w14:textId="77777777" w:rsidR="0061372D" w:rsidRDefault="0061372D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1B6BE6D" w14:textId="77777777" w:rsidR="0061372D" w:rsidRDefault="0061372D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B44BD7" w14:textId="77777777" w:rsidR="0061372D" w:rsidRDefault="00933E38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21CE54B1" w14:textId="77777777" w:rsidR="0061372D" w:rsidRDefault="0061372D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0393DF20" w14:textId="67882061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CC0C9E">
        <w:rPr>
          <w:rFonts w:ascii="Arial" w:eastAsia="宋体" w:hAnsi="Arial" w:cs="Arial"/>
          <w:sz w:val="24"/>
          <w:lang w:val="en-US" w:eastAsia="zh-CN"/>
        </w:rPr>
        <w:t>MediaTek Beijing Inc.</w:t>
      </w:r>
    </w:p>
    <w:p w14:paraId="5AE3736A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CF8A77" w14:textId="2CB54870" w:rsidR="0061372D" w:rsidRDefault="00933E38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CC0C9E">
        <w:rPr>
          <w:rFonts w:ascii="Arial" w:eastAsia="宋体" w:hAnsi="Arial" w:cs="Arial"/>
          <w:sz w:val="24"/>
          <w:lang w:val="en-US" w:eastAsia="zh-CN"/>
        </w:rPr>
        <w:t>6.2B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4EFFD2B8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43AE5E" w14:textId="77777777" w:rsidR="0061372D" w:rsidRDefault="00933E3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proofErr w:type="spellStart"/>
      <w:r>
        <w:rPr>
          <w:rFonts w:ascii="Arial" w:hAnsi="Arial"/>
          <w:sz w:val="24"/>
          <w:lang w:val="en-US"/>
        </w:rPr>
        <w:t>NBIOT_eMTC</w:t>
      </w:r>
      <w:proofErr w:type="spellEnd"/>
      <w:r>
        <w:rPr>
          <w:rFonts w:ascii="Arial" w:hAnsi="Arial"/>
          <w:sz w:val="24"/>
          <w:lang w:val="en-US"/>
        </w:rPr>
        <w:t>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UEConTest</w:t>
      </w:r>
      <w:proofErr w:type="spellEnd"/>
    </w:p>
    <w:p w14:paraId="0A85179B" w14:textId="77777777" w:rsidR="0061372D" w:rsidRDefault="0061372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EE7456A" w14:textId="59E20FCE" w:rsidR="0061372D" w:rsidRDefault="00933E3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C0C9E">
        <w:rPr>
          <w:rFonts w:ascii="Arial" w:hAnsi="Arial"/>
          <w:sz w:val="24"/>
          <w:lang w:val="en-US"/>
        </w:rPr>
        <w:t>Endorsement</w:t>
      </w:r>
    </w:p>
    <w:p w14:paraId="795EBE82" w14:textId="77777777" w:rsidR="0061372D" w:rsidRDefault="00933E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42BF7A9C" w14:textId="77777777" w:rsidR="0061372D" w:rsidRDefault="00933E38"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proofErr w:type="spellStart"/>
      <w:r>
        <w:rPr>
          <w:lang w:val="fr-FR"/>
        </w:rPr>
        <w:t>LTE_NBIOT_eMTC_NTN</w:t>
      </w:r>
      <w:proofErr w:type="spellEnd"/>
      <w:r>
        <w:rPr>
          <w:lang w:val="fr-FR"/>
        </w:rPr>
        <w:t>_</w:t>
      </w:r>
      <w:r>
        <w:rPr>
          <w:lang w:val="en-US"/>
        </w:rPr>
        <w:t>req</w:t>
      </w:r>
      <w:r>
        <w:rPr>
          <w:lang w:val="fr-FR"/>
        </w:rPr>
        <w:t>-</w:t>
      </w:r>
      <w:proofErr w:type="spellStart"/>
      <w:r>
        <w:rPr>
          <w:lang w:val="fr-FR"/>
        </w:rPr>
        <w:t>UEConTest</w:t>
      </w:r>
      <w:proofErr w:type="spellEnd"/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>RF/RRM/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>NB-IoT/</w:t>
      </w:r>
      <w:proofErr w:type="spellStart"/>
      <w:r>
        <w:t>eMTC</w:t>
      </w:r>
      <w:proofErr w:type="spellEnd"/>
      <w:r>
        <w:t xml:space="preserve">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46CF9667" w14:textId="77777777" w:rsidR="0061372D" w:rsidRDefault="00933E38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24C9BE31" w14:textId="4E28D376" w:rsidR="0061372D" w:rsidRDefault="00933E38">
      <w:r>
        <w:t xml:space="preserve">TP to add clause </w:t>
      </w:r>
      <w:r w:rsidR="00CC0C9E">
        <w:t>6.2B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6A92304B" w14:textId="77777777" w:rsidR="0061372D" w:rsidRDefault="00933E3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553ACEE" w14:textId="6D7C542B" w:rsidR="0061372D" w:rsidRDefault="00933E38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CC0C9E">
        <w:t>6.2B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761DC75A" w14:textId="77777777" w:rsidR="0061372D" w:rsidRDefault="00933E3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F75BDEE" w14:textId="77777777" w:rsidR="0061372D" w:rsidRDefault="00933E38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</w:t>
      </w:r>
      <w:proofErr w:type="spellStart"/>
      <w:r>
        <w:rPr>
          <w:rFonts w:eastAsia="宋体"/>
          <w:lang w:val="en-US" w:eastAsia="zh-CN"/>
        </w:rPr>
        <w:t>eMTC</w:t>
      </w:r>
      <w:proofErr w:type="spellEnd"/>
      <w:r>
        <w:rPr>
          <w:rFonts w:eastAsia="宋体"/>
          <w:lang w:val="en-US" w:eastAsia="zh-CN"/>
        </w:rPr>
        <w:t xml:space="preserve">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>, 2022</w:t>
      </w:r>
    </w:p>
    <w:p w14:paraId="13044594" w14:textId="77777777" w:rsidR="0061372D" w:rsidRDefault="0061372D">
      <w:pPr>
        <w:rPr>
          <w:lang w:eastAsia="zh-CN"/>
        </w:rPr>
      </w:pPr>
    </w:p>
    <w:sectPr w:rsidR="0061372D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FE43" w14:textId="77777777" w:rsidR="00982F73" w:rsidRDefault="00982F73">
      <w:pPr>
        <w:spacing w:after="0"/>
      </w:pPr>
      <w:r>
        <w:separator/>
      </w:r>
    </w:p>
  </w:endnote>
  <w:endnote w:type="continuationSeparator" w:id="0">
    <w:p w14:paraId="2552A37E" w14:textId="77777777" w:rsidR="00982F73" w:rsidRDefault="00982F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DB1A" w14:textId="77777777" w:rsidR="0061372D" w:rsidRDefault="00933E38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51EA68E2" w14:textId="77777777" w:rsidR="0061372D" w:rsidRDefault="0061372D">
    <w:pPr>
      <w:pStyle w:val="af1"/>
    </w:pPr>
  </w:p>
  <w:p w14:paraId="28C68A6F" w14:textId="77777777" w:rsidR="0061372D" w:rsidRDefault="006137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D6CA" w14:textId="77777777" w:rsidR="0061372D" w:rsidRDefault="00933E38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4360DFB2" w14:textId="77777777" w:rsidR="0061372D" w:rsidRDefault="0061372D">
    <w:pPr>
      <w:pStyle w:val="af1"/>
      <w:ind w:right="360"/>
      <w:jc w:val="left"/>
    </w:pPr>
  </w:p>
  <w:p w14:paraId="7672811C" w14:textId="77777777" w:rsidR="0061372D" w:rsidRDefault="00613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21E3" w14:textId="77777777" w:rsidR="00982F73" w:rsidRDefault="00982F73">
      <w:pPr>
        <w:spacing w:after="0"/>
      </w:pPr>
      <w:r>
        <w:separator/>
      </w:r>
    </w:p>
  </w:footnote>
  <w:footnote w:type="continuationSeparator" w:id="0">
    <w:p w14:paraId="104B8449" w14:textId="77777777" w:rsidR="00982F73" w:rsidRDefault="00982F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3F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372D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134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38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2F73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0C9E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931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1E5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21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643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81277"/>
  <w15:docId w15:val="{D7190B25-C4DC-490F-9F1C-F91B11AB6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</TotalTime>
  <Pages>1</Pages>
  <Words>152</Words>
  <Characters>869</Characters>
  <Application>Microsoft Office Word</Application>
  <DocSecurity>0</DocSecurity>
  <Lines>7</Lines>
  <Paragraphs>2</Paragraphs>
  <ScaleCrop>false</ScaleCrop>
  <Company>MTK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8</cp:revision>
  <cp:lastPrinted>2016-01-28T03:05:00Z</cp:lastPrinted>
  <dcterms:created xsi:type="dcterms:W3CDTF">2022-12-04T08:41:00Z</dcterms:created>
  <dcterms:modified xsi:type="dcterms:W3CDTF">2023-03-03T09:40:00Z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2023-02-14T09:26:53Z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2df34e27-de04-4e2b-929f-f576eed7aeed</vt:lpwstr>
  </property>
  <property fmtid="{D5CDD505-2E9C-101B-9397-08002B2CF9AE}" pid="26" name="MSIP_Label_83bcef13-7cac-433f-ba1d-47a323951816_ContentBits">
    <vt:lpwstr>0</vt:lpwstr>
  </property>
</Properties>
</file>